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78A91" w14:textId="61AA705E" w:rsidR="006B2F86" w:rsidRDefault="00F969E5" w:rsidP="00E71FC3">
      <w:pPr>
        <w:pStyle w:val="NoSpacing"/>
      </w:pPr>
      <w:r>
        <w:rPr>
          <w:u w:val="single"/>
        </w:rPr>
        <w:t>Nicholas KEMPSTON</w:t>
      </w:r>
      <w:r>
        <w:t xml:space="preserve">   </w:t>
      </w:r>
      <w:proofErr w:type="gramStart"/>
      <w:r>
        <w:t xml:space="preserve">   (</w:t>
      </w:r>
      <w:proofErr w:type="gramEnd"/>
      <w:r>
        <w:t>fl.1439-41)</w:t>
      </w:r>
    </w:p>
    <w:p w14:paraId="62A5BFDE" w14:textId="4FDF1A55" w:rsidR="00F969E5" w:rsidRDefault="00F969E5" w:rsidP="00E71FC3">
      <w:pPr>
        <w:pStyle w:val="NoSpacing"/>
      </w:pPr>
      <w:r>
        <w:t xml:space="preserve">Vicar of </w:t>
      </w:r>
      <w:proofErr w:type="spellStart"/>
      <w:r>
        <w:t>Clyffe</w:t>
      </w:r>
      <w:proofErr w:type="spellEnd"/>
      <w:r>
        <w:t xml:space="preserve"> </w:t>
      </w:r>
      <w:proofErr w:type="spellStart"/>
      <w:r>
        <w:t>Pypard</w:t>
      </w:r>
      <w:proofErr w:type="spellEnd"/>
      <w:r>
        <w:t>, Wiltshire.</w:t>
      </w:r>
    </w:p>
    <w:p w14:paraId="3D021528" w14:textId="13F2770D" w:rsidR="00F969E5" w:rsidRDefault="00F969E5" w:rsidP="00E71FC3">
      <w:pPr>
        <w:pStyle w:val="NoSpacing"/>
      </w:pPr>
    </w:p>
    <w:p w14:paraId="57CDE731" w14:textId="112B28DB" w:rsidR="00F969E5" w:rsidRDefault="00F969E5" w:rsidP="00E71FC3">
      <w:pPr>
        <w:pStyle w:val="NoSpacing"/>
      </w:pPr>
    </w:p>
    <w:p w14:paraId="3FCB1C2C" w14:textId="0B92FD8A" w:rsidR="00F969E5" w:rsidRDefault="00F969E5" w:rsidP="00E71FC3">
      <w:pPr>
        <w:pStyle w:val="NoSpacing"/>
      </w:pPr>
      <w:r>
        <w:t>He went to Oxford University.</w:t>
      </w:r>
    </w:p>
    <w:p w14:paraId="21155C99" w14:textId="5FDED0A2" w:rsidR="00F969E5" w:rsidRDefault="00F969E5" w:rsidP="00E71FC3">
      <w:pPr>
        <w:pStyle w:val="NoSpacing"/>
      </w:pPr>
      <w:r>
        <w:t>(V.C.H. Wiltshire vol.9 p.40)</w:t>
      </w:r>
    </w:p>
    <w:p w14:paraId="01F6ADEC" w14:textId="6F7AECC1" w:rsidR="00F969E5" w:rsidRDefault="00F969E5" w:rsidP="00E71FC3">
      <w:pPr>
        <w:pStyle w:val="NoSpacing"/>
      </w:pPr>
    </w:p>
    <w:p w14:paraId="59D9A6E5" w14:textId="0DE476A3" w:rsidR="00F969E5" w:rsidRDefault="00F969E5" w:rsidP="00E71FC3">
      <w:pPr>
        <w:pStyle w:val="NoSpacing"/>
      </w:pPr>
    </w:p>
    <w:p w14:paraId="10A7FDB8" w14:textId="1C804D31" w:rsidR="00F969E5" w:rsidRDefault="00F969E5" w:rsidP="00E71FC3">
      <w:pPr>
        <w:pStyle w:val="NoSpacing"/>
      </w:pPr>
      <w:r>
        <w:t xml:space="preserve">     1439-41</w:t>
      </w:r>
      <w:r>
        <w:tab/>
        <w:t>He was Vicar.   (ibid.)</w:t>
      </w:r>
    </w:p>
    <w:p w14:paraId="011E1477" w14:textId="7A03CD87" w:rsidR="00F969E5" w:rsidRDefault="00F969E5" w:rsidP="00E71FC3">
      <w:pPr>
        <w:pStyle w:val="NoSpacing"/>
      </w:pPr>
    </w:p>
    <w:p w14:paraId="7EF0AC00" w14:textId="72038065" w:rsidR="00F969E5" w:rsidRDefault="00F969E5" w:rsidP="00E71FC3">
      <w:pPr>
        <w:pStyle w:val="NoSpacing"/>
      </w:pPr>
    </w:p>
    <w:p w14:paraId="0B61A166" w14:textId="3BA8C575" w:rsidR="00F969E5" w:rsidRPr="00F969E5" w:rsidRDefault="00F969E5" w:rsidP="00E71FC3">
      <w:pPr>
        <w:pStyle w:val="NoSpacing"/>
      </w:pPr>
      <w:r>
        <w:t>14 February 2019</w:t>
      </w:r>
      <w:bookmarkStart w:id="0" w:name="_GoBack"/>
      <w:bookmarkEnd w:id="0"/>
    </w:p>
    <w:sectPr w:rsidR="00F969E5" w:rsidRPr="00F969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0FE4A" w14:textId="77777777" w:rsidR="00F969E5" w:rsidRDefault="00F969E5" w:rsidP="00E71FC3">
      <w:pPr>
        <w:spacing w:after="0" w:line="240" w:lineRule="auto"/>
      </w:pPr>
      <w:r>
        <w:separator/>
      </w:r>
    </w:p>
  </w:endnote>
  <w:endnote w:type="continuationSeparator" w:id="0">
    <w:p w14:paraId="34231547" w14:textId="77777777" w:rsidR="00F969E5" w:rsidRDefault="00F969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2D61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BADBF" w14:textId="77777777" w:rsidR="00F969E5" w:rsidRDefault="00F969E5" w:rsidP="00E71FC3">
      <w:pPr>
        <w:spacing w:after="0" w:line="240" w:lineRule="auto"/>
      </w:pPr>
      <w:r>
        <w:separator/>
      </w:r>
    </w:p>
  </w:footnote>
  <w:footnote w:type="continuationSeparator" w:id="0">
    <w:p w14:paraId="0123E950" w14:textId="77777777" w:rsidR="00F969E5" w:rsidRDefault="00F969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9E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B19AE"/>
  <w15:chartTrackingRefBased/>
  <w15:docId w15:val="{4F0D841A-3864-43B0-B49C-5AF672422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2019-02-14T20:12:00Z</dcterms:created>
  <dcterms:modified xsi:type="dcterms:W3CDTF">2019-02-14T20:16:00Z</dcterms:modified>
</cp:coreProperties>
</file>